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12C199D1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2D19F5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8A33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4770DD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12C157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69E00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582CE2" w14:textId="3A57DA0E" w:rsidR="00D46B71" w:rsidRPr="00D46B71" w:rsidRDefault="00BD1EE6" w:rsidP="00D46B71">
            <w:r>
              <w:t>(ZV)</w:t>
            </w:r>
            <w:r w:rsidR="004B4CE3">
              <w:t>23-</w:t>
            </w:r>
            <w:r w:rsidR="00D46302">
              <w:t>153</w:t>
            </w:r>
            <w:r w:rsidR="00360ABC">
              <w:t>/26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BEAD80" w14:textId="77777777" w:rsidR="00D46B71" w:rsidRPr="00D46B71" w:rsidRDefault="00D46B71" w:rsidP="00D46B71"/>
        </w:tc>
      </w:tr>
      <w:tr w:rsidR="00D46B71" w:rsidRPr="00D46B71" w14:paraId="5D7B15F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3902F80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33C7770E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605B396" w14:textId="77777777" w:rsidR="00D46B71" w:rsidRPr="00D46B71" w:rsidRDefault="00D46B71" w:rsidP="00D46B71"/>
        </w:tc>
      </w:tr>
      <w:tr w:rsidR="00D46B71" w:rsidRPr="00D46B71" w14:paraId="5AF90F28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F2DB4" w14:textId="77777777" w:rsidR="00D46B71" w:rsidRPr="00D46B71" w:rsidRDefault="0023161A" w:rsidP="00D46B71">
            <w:r>
              <w:t>Kreishaus Sanierung Recklinghausen</w:t>
            </w:r>
          </w:p>
        </w:tc>
      </w:tr>
      <w:tr w:rsidR="00D46B71" w:rsidRPr="00D46B71" w14:paraId="3D6C589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1FC75749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47A6BCB2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090A215" w14:textId="70ECED62" w:rsidR="00D46B71" w:rsidRPr="00D46B71" w:rsidRDefault="004B4CE3" w:rsidP="00D46B71">
            <w:r w:rsidRPr="004B4CE3">
              <w:t>VE 2.</w:t>
            </w:r>
            <w:r w:rsidR="002805B3">
              <w:t>3</w:t>
            </w:r>
            <w:r w:rsidR="004733DA">
              <w:t>10 Metallbauarbeiten Rohrrahmentüren</w:t>
            </w:r>
            <w:r w:rsidR="002805B3">
              <w:t xml:space="preserve"> Bauteil B</w:t>
            </w:r>
            <w:r w:rsidRPr="004B4CE3">
              <w:t xml:space="preserve"> 2. BA</w:t>
            </w:r>
          </w:p>
        </w:tc>
      </w:tr>
    </w:tbl>
    <w:p w14:paraId="62A1D3ED" w14:textId="77777777" w:rsidR="002748DF" w:rsidRDefault="002748DF" w:rsidP="00046C8E"/>
    <w:p w14:paraId="754C198A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37CB94C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72DDC586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DD5D5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51DBE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6EAB01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5CA2F6AA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C4540C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EFA9D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53F9EB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41A79186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6A3C3" w14:textId="77777777" w:rsidR="00D46B71" w:rsidRPr="00D46B71" w:rsidRDefault="00D46B71" w:rsidP="00D46B71"/>
        </w:tc>
      </w:tr>
      <w:tr w:rsidR="00D46B71" w:rsidRPr="00D46B71" w14:paraId="765AB91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D2594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B7A380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4F0853DE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865AEC" w14:textId="77777777" w:rsidR="00D46B71" w:rsidRPr="00D46B71" w:rsidRDefault="00D46B71" w:rsidP="00D46B71"/>
        </w:tc>
      </w:tr>
      <w:tr w:rsidR="00D46B71" w:rsidRPr="00D46B71" w14:paraId="50D15DD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BB1C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ED91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EBBD027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62D3EDC" w14:textId="77777777" w:rsidR="00D46B71" w:rsidRPr="00D46B71" w:rsidRDefault="00D46B71" w:rsidP="00D46B71"/>
        </w:tc>
      </w:tr>
      <w:tr w:rsidR="00D46B71" w:rsidRPr="00D46B71" w14:paraId="7D8293F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97B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5C1ED2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BB2AAD4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0508ECA" w14:textId="77777777" w:rsidR="00D46B71" w:rsidRPr="00D46B71" w:rsidRDefault="00D46B71" w:rsidP="00D46B71"/>
        </w:tc>
      </w:tr>
    </w:tbl>
    <w:p w14:paraId="1572D6CD" w14:textId="77777777" w:rsidR="00D46B71" w:rsidRDefault="00D46B71" w:rsidP="00046C8E"/>
    <w:p w14:paraId="71A74452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38F4F36D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6BF1A76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2B7D5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3EC7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254348C1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4ADE72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7615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D72E615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393A24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F99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BA436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45C06ED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269E570" w14:textId="77777777" w:rsidR="00D46B71" w:rsidRPr="00D46B71" w:rsidRDefault="00D46B71" w:rsidP="00D46B71"/>
        </w:tc>
      </w:tr>
    </w:tbl>
    <w:p w14:paraId="41C628AF" w14:textId="77777777" w:rsidR="00D46B71" w:rsidRDefault="00D46B71" w:rsidP="00046C8E"/>
    <w:p w14:paraId="6A13A1B4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0E2F7852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5F6265B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793E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53EA24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E4813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AA660A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4629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9253F5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6591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8A365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CDBD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BA6FA78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2CD9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A7BABE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39FF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B21A43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F991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2BF88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65C3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7AEA3160" w14:textId="77777777" w:rsidR="00D46B71" w:rsidRDefault="00D46B71" w:rsidP="00046C8E"/>
    <w:p w14:paraId="05752405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834B382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9F375E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FF37E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9112F46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34F88C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1D3E961B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511478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2F2D07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4F5E875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D75E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473D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1CFFDA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E6862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58DE38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332736E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79D6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52CFFF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A656AA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FB91E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BDE5B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C74F1F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D7240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FA8922B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2726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9C8BA4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249E1A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075C92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1B322A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0463F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52011C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6D7A0EE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C3251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7BAA8B27" wp14:editId="58A96468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781AA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233E31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5C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5227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9CDFDF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528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36F8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86F897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45B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38331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710BD0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3DD6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4A18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DAB12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B70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39FB6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ED641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8B62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6FDB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F46A45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C4C1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9FF3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F3C65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FEC0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2621D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4FFACE8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2498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1D6A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9957C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C937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71168C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1ECCD5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8E6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1B14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C336E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9191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3AAB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27B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3DF393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6953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7C23F0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1F843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75E45C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C10C8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F24F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CD670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19A06E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AB38E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6451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49BC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E53C1C5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A68BF2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57DD2C1" wp14:editId="770B224F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E2BB69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65147365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3D69E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E3FA1E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5C9BD789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8878C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4EB77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A9F36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EB4840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3015A2" wp14:editId="2CBA8EBE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C1124F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34F21D9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3409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78A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728F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5BD10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6E6A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369BC4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65F41C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02CCEB" wp14:editId="627C13B2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AC9B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2B0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FD4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333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AF4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D081FD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7E48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B5E90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8916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AFAF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F473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F54C54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B9D48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1AB73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4F0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B2F8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1EF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50400A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21BB5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CE4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74120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E538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7AF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8BA6B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99C54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333BD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325D764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7546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BDEDE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73D5666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EC8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C664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010D3C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064439B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CC5D6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259B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CC8E71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25587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E14250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267113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0BA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A32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29C6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BAD9A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C7470C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DD8E9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FB49C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3EF65C3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C3D65F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A7D1A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961658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1762A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06AC6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CFA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91D9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E2F4ED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1F55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DF51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FDE6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822E8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A58E73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071B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462FC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A399A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4B0D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75D730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BE1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842D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F89C2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8B558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FB204F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218C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3ABA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2FCBA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64A3EC6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69009E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762D42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B3249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E187EA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D7BFB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304E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3F226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D324DD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BF71F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8495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A4D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CF5AC0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2390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3AE2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2C960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B84B3E2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E1CC3D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695C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E28CC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B00B0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9A3DB3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817F9C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92BFB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0AAF0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3A978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AD3BD7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29057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AD75EE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3360A2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1D48E4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083FD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BD05CFB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6704FE6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DB60AFC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138BF7B5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4D0C7E53" wp14:editId="735712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B0DF2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E6C30AD" wp14:editId="479447C5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8D731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1F70B" w14:textId="77777777" w:rsidR="00A50EAB" w:rsidRDefault="00A50EAB">
      <w:r>
        <w:separator/>
      </w:r>
    </w:p>
    <w:p w14:paraId="3D6F3BE2" w14:textId="77777777" w:rsidR="00A50EAB" w:rsidRDefault="00A50EAB"/>
    <w:p w14:paraId="6F59339A" w14:textId="77777777" w:rsidR="00A50EAB" w:rsidRDefault="00A50EAB"/>
    <w:p w14:paraId="4C1D875E" w14:textId="77777777" w:rsidR="00A50EAB" w:rsidRDefault="00A50EAB"/>
    <w:p w14:paraId="23DEF4B2" w14:textId="77777777" w:rsidR="00A50EAB" w:rsidRDefault="00A50EAB"/>
    <w:p w14:paraId="3B5E1872" w14:textId="77777777" w:rsidR="00A50EAB" w:rsidRDefault="00A50EAB"/>
  </w:endnote>
  <w:endnote w:type="continuationSeparator" w:id="0">
    <w:p w14:paraId="631A7982" w14:textId="77777777" w:rsidR="00A50EAB" w:rsidRDefault="00A50EAB">
      <w:r>
        <w:continuationSeparator/>
      </w:r>
    </w:p>
    <w:p w14:paraId="09B45742" w14:textId="77777777" w:rsidR="00A50EAB" w:rsidRDefault="00A50EAB"/>
    <w:p w14:paraId="66842916" w14:textId="77777777" w:rsidR="00A50EAB" w:rsidRDefault="00A50EAB"/>
    <w:p w14:paraId="77290DFA" w14:textId="77777777" w:rsidR="00A50EAB" w:rsidRDefault="00A50EAB"/>
    <w:p w14:paraId="7D0A199E" w14:textId="77777777" w:rsidR="00A50EAB" w:rsidRDefault="00A50EAB"/>
    <w:p w14:paraId="0785AE86" w14:textId="77777777" w:rsidR="00A50EAB" w:rsidRDefault="00A50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FFB90A4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CB5326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E5AA04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7605E40" wp14:editId="070C8A6E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5C2E8D5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16AF9BD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0E8BA45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9C00" w14:textId="77777777" w:rsidR="00A50EAB" w:rsidRDefault="00A50EAB">
      <w:r>
        <w:separator/>
      </w:r>
    </w:p>
    <w:p w14:paraId="3819A529" w14:textId="77777777" w:rsidR="00A50EAB" w:rsidRDefault="00A50EAB"/>
    <w:p w14:paraId="4AE1E4B8" w14:textId="77777777" w:rsidR="00A50EAB" w:rsidRDefault="00A50EAB"/>
    <w:p w14:paraId="571043FB" w14:textId="77777777" w:rsidR="00A50EAB" w:rsidRDefault="00A50EAB"/>
  </w:footnote>
  <w:footnote w:type="continuationSeparator" w:id="0">
    <w:p w14:paraId="5303BC77" w14:textId="77777777" w:rsidR="00A50EAB" w:rsidRDefault="00A50EAB">
      <w:r>
        <w:continuationSeparator/>
      </w:r>
    </w:p>
    <w:p w14:paraId="5161FFF0" w14:textId="77777777" w:rsidR="00A50EAB" w:rsidRDefault="00A50EAB"/>
    <w:p w14:paraId="37A48ACE" w14:textId="77777777" w:rsidR="00A50EAB" w:rsidRDefault="00A50EAB"/>
    <w:p w14:paraId="3E6DDAE6" w14:textId="77777777" w:rsidR="00A50EAB" w:rsidRDefault="00A50EAB"/>
    <w:p w14:paraId="17739022" w14:textId="77777777" w:rsidR="00A50EAB" w:rsidRDefault="00A50EAB"/>
    <w:p w14:paraId="476D3561" w14:textId="77777777" w:rsidR="00A50EAB" w:rsidRDefault="00A50EAB"/>
  </w:footnote>
  <w:footnote w:id="1">
    <w:p w14:paraId="072754E3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0EF6" w14:textId="77777777" w:rsidR="007D6F38" w:rsidRDefault="007D6F38"/>
  <w:p w14:paraId="1322CC29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90205" w14:textId="77777777" w:rsidR="007D6F38" w:rsidRDefault="007D6F38" w:rsidP="00046C8E">
    <w:pPr>
      <w:pStyle w:val="Kopfzeile"/>
    </w:pPr>
    <w:r>
      <w:t>222</w:t>
    </w:r>
  </w:p>
  <w:p w14:paraId="56AF42CC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4583331">
    <w:abstractNumId w:val="1"/>
  </w:num>
  <w:num w:numId="2" w16cid:durableId="69162811">
    <w:abstractNumId w:val="5"/>
  </w:num>
  <w:num w:numId="3" w16cid:durableId="650595434">
    <w:abstractNumId w:val="7"/>
  </w:num>
  <w:num w:numId="4" w16cid:durableId="1998919775">
    <w:abstractNumId w:val="16"/>
  </w:num>
  <w:num w:numId="5" w16cid:durableId="1896044194">
    <w:abstractNumId w:val="9"/>
  </w:num>
  <w:num w:numId="6" w16cid:durableId="785808325">
    <w:abstractNumId w:val="3"/>
  </w:num>
  <w:num w:numId="7" w16cid:durableId="1340349219">
    <w:abstractNumId w:val="12"/>
  </w:num>
  <w:num w:numId="8" w16cid:durableId="1400178390">
    <w:abstractNumId w:val="8"/>
  </w:num>
  <w:num w:numId="9" w16cid:durableId="1153446157">
    <w:abstractNumId w:val="15"/>
  </w:num>
  <w:num w:numId="10" w16cid:durableId="1961255769">
    <w:abstractNumId w:val="4"/>
  </w:num>
  <w:num w:numId="11" w16cid:durableId="2095197101">
    <w:abstractNumId w:val="11"/>
  </w:num>
  <w:num w:numId="12" w16cid:durableId="1089885851">
    <w:abstractNumId w:val="11"/>
  </w:num>
  <w:num w:numId="13" w16cid:durableId="1364939018">
    <w:abstractNumId w:val="11"/>
  </w:num>
  <w:num w:numId="14" w16cid:durableId="2125729455">
    <w:abstractNumId w:val="11"/>
  </w:num>
  <w:num w:numId="15" w16cid:durableId="1772043860">
    <w:abstractNumId w:val="11"/>
  </w:num>
  <w:num w:numId="16" w16cid:durableId="914515434">
    <w:abstractNumId w:val="2"/>
  </w:num>
  <w:num w:numId="17" w16cid:durableId="227227498">
    <w:abstractNumId w:val="2"/>
  </w:num>
  <w:num w:numId="18" w16cid:durableId="193663491">
    <w:abstractNumId w:val="14"/>
  </w:num>
  <w:num w:numId="19" w16cid:durableId="349766186">
    <w:abstractNumId w:val="13"/>
  </w:num>
  <w:num w:numId="20" w16cid:durableId="36513935">
    <w:abstractNumId w:val="10"/>
  </w:num>
  <w:num w:numId="21" w16cid:durableId="211813252">
    <w:abstractNumId w:val="6"/>
  </w:num>
  <w:num w:numId="22" w16cid:durableId="2023706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17997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4678A"/>
    <w:rsid w:val="0016197D"/>
    <w:rsid w:val="001A6205"/>
    <w:rsid w:val="001A6264"/>
    <w:rsid w:val="001B64D6"/>
    <w:rsid w:val="001B705C"/>
    <w:rsid w:val="001C3E5C"/>
    <w:rsid w:val="001C509D"/>
    <w:rsid w:val="001D3C09"/>
    <w:rsid w:val="001E0C92"/>
    <w:rsid w:val="001F47CC"/>
    <w:rsid w:val="00221939"/>
    <w:rsid w:val="0023161A"/>
    <w:rsid w:val="002517FD"/>
    <w:rsid w:val="00263542"/>
    <w:rsid w:val="002748DF"/>
    <w:rsid w:val="002805B3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60ABC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7195A"/>
    <w:rsid w:val="004733DA"/>
    <w:rsid w:val="00480ABD"/>
    <w:rsid w:val="004818FE"/>
    <w:rsid w:val="00492429"/>
    <w:rsid w:val="004B4CE3"/>
    <w:rsid w:val="004C5609"/>
    <w:rsid w:val="004D10FD"/>
    <w:rsid w:val="004E07A5"/>
    <w:rsid w:val="004E3711"/>
    <w:rsid w:val="00500C2B"/>
    <w:rsid w:val="00520D3B"/>
    <w:rsid w:val="005333C9"/>
    <w:rsid w:val="005518A8"/>
    <w:rsid w:val="005575B0"/>
    <w:rsid w:val="00573601"/>
    <w:rsid w:val="00574488"/>
    <w:rsid w:val="00576C66"/>
    <w:rsid w:val="005A4489"/>
    <w:rsid w:val="005C301C"/>
    <w:rsid w:val="005C41DA"/>
    <w:rsid w:val="005D535D"/>
    <w:rsid w:val="005E3D2E"/>
    <w:rsid w:val="005F32A5"/>
    <w:rsid w:val="005F41CD"/>
    <w:rsid w:val="00602C1E"/>
    <w:rsid w:val="00605DD3"/>
    <w:rsid w:val="00606550"/>
    <w:rsid w:val="00607EE7"/>
    <w:rsid w:val="00614636"/>
    <w:rsid w:val="00625A9E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02AC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9F16D8"/>
    <w:rsid w:val="00A00872"/>
    <w:rsid w:val="00A142AD"/>
    <w:rsid w:val="00A4070F"/>
    <w:rsid w:val="00A5084B"/>
    <w:rsid w:val="00A50EAB"/>
    <w:rsid w:val="00A75824"/>
    <w:rsid w:val="00A90C84"/>
    <w:rsid w:val="00AA607A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86044"/>
    <w:rsid w:val="00B96ADB"/>
    <w:rsid w:val="00BA5E42"/>
    <w:rsid w:val="00BC6F76"/>
    <w:rsid w:val="00BD1EE6"/>
    <w:rsid w:val="00BE2EAB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302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09DA"/>
    <w:rsid w:val="00E02FAA"/>
    <w:rsid w:val="00E1197E"/>
    <w:rsid w:val="00E322E9"/>
    <w:rsid w:val="00E578EB"/>
    <w:rsid w:val="00E6087B"/>
    <w:rsid w:val="00E748C4"/>
    <w:rsid w:val="00E85EBB"/>
    <w:rsid w:val="00E91DF2"/>
    <w:rsid w:val="00EA10EB"/>
    <w:rsid w:val="00EA1AE3"/>
    <w:rsid w:val="00EC3B1B"/>
    <w:rsid w:val="00EC7AED"/>
    <w:rsid w:val="00ED0FAD"/>
    <w:rsid w:val="00F133C2"/>
    <w:rsid w:val="00F15903"/>
    <w:rsid w:val="00F21669"/>
    <w:rsid w:val="00F32C49"/>
    <w:rsid w:val="00F73C36"/>
    <w:rsid w:val="00F75A38"/>
    <w:rsid w:val="00F9088F"/>
    <w:rsid w:val="00F9090D"/>
    <w:rsid w:val="00F92CF7"/>
    <w:rsid w:val="00FA0151"/>
    <w:rsid w:val="00FB37F2"/>
    <w:rsid w:val="00FB7FCB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897BC1E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Jansen, T.</cp:lastModifiedBy>
  <cp:revision>21</cp:revision>
  <cp:lastPrinted>2010-03-03T17:05:00Z</cp:lastPrinted>
  <dcterms:created xsi:type="dcterms:W3CDTF">2016-10-19T11:49:00Z</dcterms:created>
  <dcterms:modified xsi:type="dcterms:W3CDTF">2026-05-29T10:09:00Z</dcterms:modified>
</cp:coreProperties>
</file>